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97" w:type="dxa"/>
        <w:tblLook w:val="00A0"/>
      </w:tblPr>
      <w:tblGrid>
        <w:gridCol w:w="6379"/>
      </w:tblGrid>
      <w:tr w:rsidR="00DA05EC" w:rsidRPr="00FE4384" w:rsidTr="00FE4384">
        <w:tc>
          <w:tcPr>
            <w:tcW w:w="637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384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</w:tc>
      </w:tr>
      <w:tr w:rsidR="00DA05EC" w:rsidRPr="00FE4384" w:rsidTr="00FE4384">
        <w:tc>
          <w:tcPr>
            <w:tcW w:w="637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384">
              <w:rPr>
                <w:rFonts w:ascii="Times New Roman" w:hAnsi="Times New Roman"/>
                <w:sz w:val="24"/>
                <w:szCs w:val="24"/>
              </w:rPr>
              <w:t>к Положению о формировании государственного задания на оказание государственных услуг (выполнение работ) в отношении государственных учреждений, находящихся в ведении администрации города Байконур, и финансовом обеспечении выполнения государственного задания</w:t>
            </w:r>
          </w:p>
        </w:tc>
      </w:tr>
    </w:tbl>
    <w:p w:rsidR="00DA05EC" w:rsidRDefault="00DA05EC" w:rsidP="00195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1954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                                                                                                                                         УТВЕРЖДАЮ</w:t>
      </w:r>
    </w:p>
    <w:p w:rsidR="00DA05EC" w:rsidRDefault="00DA05EC" w:rsidP="001954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Главы администрации                                                                                                            Глава администрации города Байконур</w:t>
      </w:r>
    </w:p>
    <w:p w:rsidR="00DA05EC" w:rsidRDefault="00DA05EC" w:rsidP="001954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        __________________                                                                                                  _______________    ___________________</w:t>
      </w:r>
    </w:p>
    <w:p w:rsidR="00DA05EC" w:rsidRDefault="00DA05EC" w:rsidP="00195418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Pr="00195418">
        <w:rPr>
          <w:rFonts w:ascii="Times New Roman" w:hAnsi="Times New Roman"/>
          <w:sz w:val="20"/>
          <w:szCs w:val="20"/>
        </w:rPr>
        <w:t xml:space="preserve">(подпись)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195418">
        <w:rPr>
          <w:rFonts w:ascii="Times New Roman" w:hAnsi="Times New Roman"/>
          <w:sz w:val="20"/>
          <w:szCs w:val="20"/>
        </w:rPr>
        <w:t xml:space="preserve">     (расшифровка к подписи)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  <w:r w:rsidRPr="00195418">
        <w:rPr>
          <w:rFonts w:ascii="Times New Roman" w:hAnsi="Times New Roman"/>
          <w:sz w:val="20"/>
          <w:szCs w:val="20"/>
        </w:rPr>
        <w:t xml:space="preserve"> (подпись)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195418">
        <w:rPr>
          <w:rFonts w:ascii="Times New Roman" w:hAnsi="Times New Roman"/>
          <w:sz w:val="20"/>
          <w:szCs w:val="20"/>
        </w:rPr>
        <w:t>(расшифровка подписи)</w:t>
      </w:r>
    </w:p>
    <w:p w:rsidR="00DA05EC" w:rsidRDefault="00DA05EC" w:rsidP="001954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                                                                                                  ____________________________________</w:t>
      </w:r>
    </w:p>
    <w:p w:rsidR="00DA05EC" w:rsidRPr="0020577F" w:rsidRDefault="00DA05EC" w:rsidP="0020577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0577F">
        <w:rPr>
          <w:rFonts w:ascii="Times New Roman" w:hAnsi="Times New Roman"/>
          <w:sz w:val="20"/>
          <w:szCs w:val="20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Pr="0020577F">
        <w:rPr>
          <w:rFonts w:ascii="Times New Roman" w:hAnsi="Times New Roman"/>
          <w:sz w:val="20"/>
          <w:szCs w:val="20"/>
        </w:rPr>
        <w:t xml:space="preserve">    (дата)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(дата)</w:t>
      </w:r>
    </w:p>
    <w:p w:rsidR="00DA05EC" w:rsidRDefault="00DA05EC" w:rsidP="001954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1954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1954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задание № _____ на 20___год</w:t>
      </w:r>
    </w:p>
    <w:tbl>
      <w:tblPr>
        <w:tblW w:w="0" w:type="auto"/>
        <w:tblLayout w:type="fixed"/>
        <w:tblLook w:val="00A0"/>
      </w:tblPr>
      <w:tblGrid>
        <w:gridCol w:w="5637"/>
        <w:gridCol w:w="6095"/>
        <w:gridCol w:w="2067"/>
        <w:gridCol w:w="1553"/>
      </w:tblGrid>
      <w:tr w:rsidR="00DA05EC" w:rsidRPr="00FE4384" w:rsidTr="00FE4384">
        <w:tc>
          <w:tcPr>
            <w:tcW w:w="563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384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384">
              <w:rPr>
                <w:rFonts w:ascii="Times New Roman" w:hAnsi="Times New Roman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Форма по ОКУД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0506001</w:t>
            </w:r>
          </w:p>
        </w:tc>
      </w:tr>
      <w:tr w:rsidR="00DA05EC" w:rsidRPr="00FE4384" w:rsidTr="00FE4384">
        <w:tc>
          <w:tcPr>
            <w:tcW w:w="563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384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384">
              <w:rPr>
                <w:rFonts w:ascii="Times New Roman" w:hAnsi="Times New Roman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563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384">
              <w:rPr>
                <w:rFonts w:ascii="Times New Roman" w:hAnsi="Times New Roman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По ОКВЭД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563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По ОКВЭД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05EC" w:rsidRDefault="00DA05EC" w:rsidP="00DA2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DA2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DA2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1. Сведения об оказываемых государственных услугах*</w:t>
      </w:r>
    </w:p>
    <w:p w:rsidR="00DA05EC" w:rsidRDefault="00DA05EC" w:rsidP="00DA2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DA22D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22DA">
        <w:rPr>
          <w:rFonts w:ascii="Times New Roman" w:hAnsi="Times New Roman"/>
          <w:sz w:val="24"/>
          <w:szCs w:val="24"/>
        </w:rPr>
        <w:t>Наименование государственной услуги</w:t>
      </w:r>
      <w:r>
        <w:rPr>
          <w:rFonts w:ascii="Times New Roman" w:hAnsi="Times New Roman"/>
          <w:sz w:val="24"/>
          <w:szCs w:val="24"/>
        </w:rPr>
        <w:t>________________________________________________________  Уникальный номер ____________</w:t>
      </w:r>
    </w:p>
    <w:p w:rsidR="00DA05EC" w:rsidRDefault="00DA05EC" w:rsidP="00DA22DA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  по ведомственному перечню</w:t>
      </w:r>
    </w:p>
    <w:p w:rsidR="00DA05EC" w:rsidRDefault="00DA05EC" w:rsidP="00DA22D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Категории потребителей государственной услуги________________________________________________</w:t>
      </w:r>
    </w:p>
    <w:p w:rsidR="00DA05EC" w:rsidRDefault="00DA05EC" w:rsidP="00DA22DA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</w:t>
      </w:r>
    </w:p>
    <w:p w:rsidR="00DA05EC" w:rsidRDefault="00DA05E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Pr="003F6E9F" w:rsidRDefault="00DA05EC" w:rsidP="00C33753">
      <w:pPr>
        <w:pStyle w:val="ListParagraph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F6E9F">
        <w:rPr>
          <w:rFonts w:ascii="Times New Roman" w:hAnsi="Times New Roman"/>
          <w:sz w:val="20"/>
          <w:szCs w:val="20"/>
        </w:rPr>
        <w:t>*Формируется при установлении государственного задания на оказание государственной услуги (услуг) и работы (работ) и содержит требования к оказанию государственной услуги (услуг) раздельно по каждой из государственных услуг с указанием порядкового номера раздела</w:t>
      </w:r>
    </w:p>
    <w:p w:rsidR="00DA05EC" w:rsidRDefault="00DA05E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B6325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DA05EC" w:rsidRDefault="00DA05E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C33753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Показатели, характеризующие качество государственной услуги*:</w:t>
      </w:r>
    </w:p>
    <w:tbl>
      <w:tblPr>
        <w:tblW w:w="1505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9"/>
        <w:gridCol w:w="1499"/>
        <w:gridCol w:w="1499"/>
        <w:gridCol w:w="1499"/>
        <w:gridCol w:w="1499"/>
        <w:gridCol w:w="1499"/>
        <w:gridCol w:w="1499"/>
        <w:gridCol w:w="1499"/>
        <w:gridCol w:w="1081"/>
        <w:gridCol w:w="1984"/>
      </w:tblGrid>
      <w:tr w:rsidR="00DA05EC" w:rsidRPr="00FE4384" w:rsidTr="00FE4384">
        <w:tc>
          <w:tcPr>
            <w:tcW w:w="1499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497" w:type="dxa"/>
            <w:gridSpan w:val="3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998" w:type="dxa"/>
            <w:gridSpan w:val="2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079" w:type="dxa"/>
            <w:gridSpan w:val="3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1984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</w:tr>
      <w:tr w:rsidR="00DA05EC" w:rsidRPr="00FE4384" w:rsidTr="00FE4384">
        <w:tc>
          <w:tcPr>
            <w:tcW w:w="1499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  <w:gridSpan w:val="3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8" w:type="dxa"/>
            <w:gridSpan w:val="2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80" w:type="dxa"/>
            <w:gridSpan w:val="2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984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20__год (очередной финансовый год)</w:t>
            </w:r>
          </w:p>
        </w:tc>
      </w:tr>
      <w:tr w:rsidR="00DA05EC" w:rsidRPr="00FE4384" w:rsidTr="00FE4384">
        <w:tc>
          <w:tcPr>
            <w:tcW w:w="1499" w:type="dxa"/>
            <w:vMerge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vMerge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A05EC" w:rsidRPr="00FE4384" w:rsidTr="00FE4384"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rPr>
          <w:trHeight w:val="310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5EC" w:rsidRPr="00FE4384" w:rsidTr="00FE4384"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5EC" w:rsidRPr="00FE4384" w:rsidTr="00FE4384"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05EC" w:rsidRDefault="00DA05EC" w:rsidP="00E66B3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(в %) _________</w:t>
      </w:r>
    </w:p>
    <w:p w:rsidR="00DA05EC" w:rsidRDefault="00DA05EC" w:rsidP="002D5829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Показатели, характеризующие объем государственной услуги:</w:t>
      </w:r>
    </w:p>
    <w:tbl>
      <w:tblPr>
        <w:tblW w:w="1522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47"/>
        <w:gridCol w:w="1378"/>
        <w:gridCol w:w="1418"/>
        <w:gridCol w:w="1417"/>
        <w:gridCol w:w="1418"/>
        <w:gridCol w:w="1417"/>
        <w:gridCol w:w="1418"/>
        <w:gridCol w:w="1417"/>
        <w:gridCol w:w="992"/>
        <w:gridCol w:w="1560"/>
        <w:gridCol w:w="1446"/>
      </w:tblGrid>
      <w:tr w:rsidR="00DA05EC" w:rsidRPr="00FE4384" w:rsidTr="00FE4384">
        <w:tc>
          <w:tcPr>
            <w:tcW w:w="134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13" w:type="dxa"/>
            <w:gridSpan w:val="3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835" w:type="dxa"/>
            <w:gridSpan w:val="2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7" w:type="dxa"/>
            <w:gridSpan w:val="3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Показатель объема государственной услуги</w:t>
            </w:r>
          </w:p>
        </w:tc>
        <w:tc>
          <w:tcPr>
            <w:tcW w:w="1560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Значение показателя объема государственной услуги</w:t>
            </w:r>
          </w:p>
        </w:tc>
        <w:tc>
          <w:tcPr>
            <w:tcW w:w="1446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DA05EC" w:rsidRPr="00FE4384" w:rsidTr="00FE4384">
        <w:tc>
          <w:tcPr>
            <w:tcW w:w="134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3" w:type="dxa"/>
            <w:gridSpan w:val="3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09" w:type="dxa"/>
            <w:gridSpan w:val="2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60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34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20__год (очередной финансовый год)</w:t>
            </w:r>
          </w:p>
        </w:tc>
        <w:tc>
          <w:tcPr>
            <w:tcW w:w="1446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20__год (очередной финансовый год)</w:t>
            </w:r>
          </w:p>
        </w:tc>
      </w:tr>
      <w:tr w:rsidR="00DA05EC" w:rsidRPr="00FE4384" w:rsidTr="00FE4384">
        <w:tc>
          <w:tcPr>
            <w:tcW w:w="134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7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46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DA05EC" w:rsidRPr="00FE4384" w:rsidTr="00FE4384">
        <w:tc>
          <w:tcPr>
            <w:tcW w:w="134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34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34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34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05EC" w:rsidRDefault="00DA05EC" w:rsidP="0018512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(в %) _________</w:t>
      </w:r>
    </w:p>
    <w:p w:rsidR="00DA05EC" w:rsidRDefault="00DA05EC" w:rsidP="0018512A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DA05EC" w:rsidRDefault="00DA05EC" w:rsidP="0018512A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DA05EC" w:rsidRPr="003F6E9F" w:rsidRDefault="00DA05EC" w:rsidP="0018512A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3F6E9F">
        <w:rPr>
          <w:rFonts w:ascii="Times New Roman" w:hAnsi="Times New Roman"/>
          <w:sz w:val="20"/>
          <w:szCs w:val="20"/>
        </w:rPr>
        <w:t>*Заполняется при установлении показателей, характеризующих качество государственной услуги, в ведомственном перечне государственных услуг и работ</w:t>
      </w:r>
    </w:p>
    <w:p w:rsidR="00DA05EC" w:rsidRDefault="00DA05EC" w:rsidP="0018512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A05EC" w:rsidRDefault="00DA05EC" w:rsidP="0018512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их установления: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58"/>
        <w:gridCol w:w="3838"/>
        <w:gridCol w:w="1549"/>
        <w:gridCol w:w="2268"/>
        <w:gridCol w:w="5179"/>
      </w:tblGrid>
      <w:tr w:rsidR="00DA05EC" w:rsidRPr="00FE4384" w:rsidTr="00FE4384">
        <w:tc>
          <w:tcPr>
            <w:tcW w:w="14992" w:type="dxa"/>
            <w:gridSpan w:val="5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Нормативный правовой акт</w:t>
            </w:r>
          </w:p>
        </w:tc>
      </w:tr>
      <w:tr w:rsidR="00DA05EC" w:rsidRPr="00FE4384" w:rsidTr="00FE4384">
        <w:tc>
          <w:tcPr>
            <w:tcW w:w="215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383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1549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26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5179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</w:tr>
      <w:tr w:rsidR="00DA05EC" w:rsidRPr="00FE4384" w:rsidTr="00FE4384">
        <w:tc>
          <w:tcPr>
            <w:tcW w:w="215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3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49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79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A05EC" w:rsidRPr="00FE4384" w:rsidTr="00FE4384">
        <w:tc>
          <w:tcPr>
            <w:tcW w:w="215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215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215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215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9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05EC" w:rsidRDefault="00DA05EC" w:rsidP="00B6325A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Pr="00B6325A" w:rsidRDefault="00DA05EC" w:rsidP="00B6325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325A">
        <w:rPr>
          <w:rFonts w:ascii="Times New Roman" w:hAnsi="Times New Roman"/>
          <w:sz w:val="24"/>
          <w:szCs w:val="24"/>
        </w:rPr>
        <w:t>Порядок оказания государственной услуги</w:t>
      </w:r>
      <w:r>
        <w:rPr>
          <w:rFonts w:ascii="Times New Roman" w:hAnsi="Times New Roman"/>
          <w:sz w:val="24"/>
          <w:szCs w:val="24"/>
        </w:rPr>
        <w:t>:</w:t>
      </w:r>
    </w:p>
    <w:p w:rsidR="00DA05EC" w:rsidRDefault="00DA05EC" w:rsidP="00FC4BE9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Нормативные правовые акты, регулирующие порядок оказания государственной услуги:</w:t>
      </w:r>
    </w:p>
    <w:p w:rsidR="00DA05EC" w:rsidRDefault="00DA05EC" w:rsidP="00FC4BE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</w:t>
      </w:r>
    </w:p>
    <w:p w:rsidR="00DA05EC" w:rsidRDefault="00DA05EC" w:rsidP="00FC4BE9">
      <w:pPr>
        <w:spacing w:after="0" w:line="240" w:lineRule="auto"/>
        <w:ind w:left="36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(наименование, номер и дата нормативного правового акта)</w:t>
      </w:r>
    </w:p>
    <w:p w:rsidR="00DA05EC" w:rsidRDefault="00DA05EC" w:rsidP="00FC4BE9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Порядок информирования потенциальных потребителей государственной услуги: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34"/>
        <w:gridCol w:w="6565"/>
        <w:gridCol w:w="4993"/>
      </w:tblGrid>
      <w:tr w:rsidR="00DA05EC" w:rsidRPr="00FE4384" w:rsidTr="00FE4384">
        <w:tc>
          <w:tcPr>
            <w:tcW w:w="3434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6565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93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DA05EC" w:rsidRPr="00FE4384" w:rsidTr="00FE4384">
        <w:tc>
          <w:tcPr>
            <w:tcW w:w="3434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65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93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A05EC" w:rsidRPr="00FE4384" w:rsidTr="00FE4384">
        <w:tc>
          <w:tcPr>
            <w:tcW w:w="3434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3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5EC" w:rsidRPr="00FE4384" w:rsidTr="00FE4384">
        <w:tc>
          <w:tcPr>
            <w:tcW w:w="3434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5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3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05EC" w:rsidRPr="00FC4BE9" w:rsidRDefault="00DA05EC" w:rsidP="00FC4BE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A05EC" w:rsidRDefault="00DA05E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 Сведения о выполняемых работах*</w:t>
      </w:r>
    </w:p>
    <w:p w:rsidR="00DA05EC" w:rsidRDefault="00DA05E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РАЗДЕЛ___</w:t>
      </w:r>
    </w:p>
    <w:p w:rsidR="00DA05EC" w:rsidRDefault="00DA05E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FC4BE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22DA">
        <w:rPr>
          <w:rFonts w:ascii="Times New Roman" w:hAnsi="Times New Roman"/>
          <w:sz w:val="24"/>
          <w:szCs w:val="24"/>
        </w:rPr>
        <w:t xml:space="preserve">Наименование </w:t>
      </w:r>
      <w:r>
        <w:rPr>
          <w:rFonts w:ascii="Times New Roman" w:hAnsi="Times New Roman"/>
          <w:sz w:val="24"/>
          <w:szCs w:val="24"/>
        </w:rPr>
        <w:t>работы ______________________________________________________________________  Уникальный номер ____________</w:t>
      </w:r>
    </w:p>
    <w:p w:rsidR="00DA05EC" w:rsidRDefault="00DA05EC" w:rsidP="00FC4BE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  по ведомственному перечню</w:t>
      </w:r>
    </w:p>
    <w:p w:rsidR="00DA05EC" w:rsidRDefault="00DA05EC" w:rsidP="00FC4BE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Категории потребителей работы ______________________________________________________________</w:t>
      </w:r>
    </w:p>
    <w:p w:rsidR="00DA05EC" w:rsidRDefault="00DA05EC" w:rsidP="00FC4BE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</w:t>
      </w:r>
    </w:p>
    <w:p w:rsidR="00DA05EC" w:rsidRDefault="00DA05EC" w:rsidP="00FC4BE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FC4BE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FC4BE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FC4BE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Pr="00FD0CCE" w:rsidRDefault="00DA05EC" w:rsidP="00AC2F73">
      <w:pPr>
        <w:pStyle w:val="ListParagraph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D0CCE">
        <w:rPr>
          <w:rFonts w:ascii="Times New Roman" w:hAnsi="Times New Roman"/>
          <w:sz w:val="20"/>
          <w:szCs w:val="20"/>
        </w:rPr>
        <w:t>*Формируется при установлении государственного задания на оказание государственной услуги (услуг) и работы (работ) и содержит требования к выполнению работы (работ)  раздельно по каждой из работ с указанием порядкового номера раздела</w:t>
      </w:r>
    </w:p>
    <w:p w:rsidR="00DA05EC" w:rsidRDefault="00DA05EC" w:rsidP="00AC2F7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FC4BE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Показатели, характеризующие объем и (или) качество работы:</w:t>
      </w:r>
    </w:p>
    <w:p w:rsidR="00DA05EC" w:rsidRDefault="00DA05EC" w:rsidP="00FC4BE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FC4BE9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Показатели, характеризующие качество работы*:</w:t>
      </w:r>
    </w:p>
    <w:tbl>
      <w:tblPr>
        <w:tblW w:w="1505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9"/>
        <w:gridCol w:w="1499"/>
        <w:gridCol w:w="1499"/>
        <w:gridCol w:w="1499"/>
        <w:gridCol w:w="1499"/>
        <w:gridCol w:w="1499"/>
        <w:gridCol w:w="1499"/>
        <w:gridCol w:w="1499"/>
        <w:gridCol w:w="1081"/>
        <w:gridCol w:w="1984"/>
      </w:tblGrid>
      <w:tr w:rsidR="00DA05EC" w:rsidRPr="00FE4384" w:rsidTr="00FE4384">
        <w:tc>
          <w:tcPr>
            <w:tcW w:w="1499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497" w:type="dxa"/>
            <w:gridSpan w:val="3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998" w:type="dxa"/>
            <w:gridSpan w:val="2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79" w:type="dxa"/>
            <w:gridSpan w:val="3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984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Значение показателя качества работы</w:t>
            </w:r>
          </w:p>
        </w:tc>
      </w:tr>
      <w:tr w:rsidR="00DA05EC" w:rsidRPr="00FE4384" w:rsidTr="00FE4384">
        <w:tc>
          <w:tcPr>
            <w:tcW w:w="1499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  <w:gridSpan w:val="3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8" w:type="dxa"/>
            <w:gridSpan w:val="2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80" w:type="dxa"/>
            <w:gridSpan w:val="2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984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20__год (очередной финансовый год)</w:t>
            </w:r>
          </w:p>
        </w:tc>
      </w:tr>
      <w:tr w:rsidR="00DA05EC" w:rsidRPr="00FE4384" w:rsidTr="00FE4384">
        <w:tc>
          <w:tcPr>
            <w:tcW w:w="1499" w:type="dxa"/>
            <w:vMerge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____________ (наименование показателя)</w:t>
            </w:r>
          </w:p>
        </w:tc>
        <w:tc>
          <w:tcPr>
            <w:tcW w:w="1499" w:type="dxa"/>
            <w:vMerge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A05EC" w:rsidRPr="00FE4384" w:rsidTr="00FE4384"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rPr>
          <w:trHeight w:val="310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5EC" w:rsidRPr="00FE4384" w:rsidTr="00FE4384"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5EC" w:rsidRPr="00FE4384" w:rsidTr="00FE4384"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05EC" w:rsidRDefault="00DA05EC" w:rsidP="00FC4BE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(в %) _________</w:t>
      </w:r>
    </w:p>
    <w:p w:rsidR="00DA05EC" w:rsidRDefault="00DA05EC" w:rsidP="00FC4BE9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Показатели, характеризующие объем работы: </w:t>
      </w:r>
    </w:p>
    <w:tbl>
      <w:tblPr>
        <w:tblW w:w="15342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47"/>
        <w:gridCol w:w="1378"/>
        <w:gridCol w:w="1418"/>
        <w:gridCol w:w="1417"/>
        <w:gridCol w:w="1418"/>
        <w:gridCol w:w="1417"/>
        <w:gridCol w:w="1418"/>
        <w:gridCol w:w="1417"/>
        <w:gridCol w:w="992"/>
        <w:gridCol w:w="1560"/>
        <w:gridCol w:w="1560"/>
      </w:tblGrid>
      <w:tr w:rsidR="00DA05EC" w:rsidRPr="00FE4384" w:rsidTr="00FE4384">
        <w:tc>
          <w:tcPr>
            <w:tcW w:w="134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4213" w:type="dxa"/>
            <w:gridSpan w:val="3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35" w:type="dxa"/>
            <w:gridSpan w:val="2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5387" w:type="dxa"/>
            <w:gridSpan w:val="4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1560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Значение показателя объема работы</w:t>
            </w:r>
          </w:p>
        </w:tc>
      </w:tr>
      <w:tr w:rsidR="00DA05EC" w:rsidRPr="00FE4384" w:rsidTr="00FE4384">
        <w:tc>
          <w:tcPr>
            <w:tcW w:w="134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3" w:type="dxa"/>
            <w:gridSpan w:val="3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09" w:type="dxa"/>
            <w:gridSpan w:val="2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60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560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34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560" w:type="dxa"/>
            <w:vMerge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20__год (очередной финансовый год)</w:t>
            </w:r>
          </w:p>
        </w:tc>
      </w:tr>
      <w:tr w:rsidR="00DA05EC" w:rsidRPr="00FE4384" w:rsidTr="00FE4384">
        <w:tc>
          <w:tcPr>
            <w:tcW w:w="134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7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438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DA05EC" w:rsidRPr="00FE4384" w:rsidTr="00FE4384">
        <w:tc>
          <w:tcPr>
            <w:tcW w:w="134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34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34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05EC" w:rsidRPr="00FE4384" w:rsidTr="00FE4384">
        <w:tc>
          <w:tcPr>
            <w:tcW w:w="134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A05EC" w:rsidRPr="00FE4384" w:rsidRDefault="00DA05EC" w:rsidP="00FE4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05EC" w:rsidRDefault="00DA05EC" w:rsidP="00FC4BE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(в %) _________</w:t>
      </w:r>
    </w:p>
    <w:p w:rsidR="00DA05EC" w:rsidRDefault="00DA05EC" w:rsidP="00FC4BE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A05EC" w:rsidRDefault="00DA05EC" w:rsidP="00FC4BE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A05EC" w:rsidRDefault="00DA05EC" w:rsidP="00FC4BE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A05EC" w:rsidRDefault="00DA05EC" w:rsidP="00FC4BE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A05EC" w:rsidRPr="00FD0CCE" w:rsidRDefault="00DA05EC" w:rsidP="00FC4BE9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FD0CCE">
        <w:rPr>
          <w:rFonts w:ascii="Times New Roman" w:hAnsi="Times New Roman"/>
          <w:sz w:val="20"/>
          <w:szCs w:val="20"/>
        </w:rPr>
        <w:t>*Заполняется при установлении показателей, характеризующих качество работы, в ведомственном перечне государственных услуг и работ</w:t>
      </w:r>
    </w:p>
    <w:p w:rsidR="00DA05EC" w:rsidRDefault="00DA05EC" w:rsidP="00B6325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B6325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Default="00DA05EC" w:rsidP="00B6325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3. Прочие сведения о государственном задании*</w:t>
      </w:r>
    </w:p>
    <w:p w:rsidR="00DA05EC" w:rsidRDefault="00DA05EC" w:rsidP="00B6325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A05EC" w:rsidRPr="00B6325A" w:rsidRDefault="00DA05EC" w:rsidP="00B6325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25A">
        <w:rPr>
          <w:rFonts w:ascii="Times New Roman" w:hAnsi="Times New Roman"/>
          <w:sz w:val="24"/>
          <w:szCs w:val="24"/>
        </w:rPr>
        <w:t xml:space="preserve">Основания для досрочного прекращения </w:t>
      </w:r>
      <w:r>
        <w:rPr>
          <w:rFonts w:ascii="Times New Roman" w:hAnsi="Times New Roman"/>
          <w:sz w:val="24"/>
          <w:szCs w:val="24"/>
        </w:rPr>
        <w:t xml:space="preserve">выполнения </w:t>
      </w:r>
      <w:r w:rsidRPr="00B6325A">
        <w:rPr>
          <w:rFonts w:ascii="Times New Roman" w:hAnsi="Times New Roman"/>
          <w:sz w:val="24"/>
          <w:szCs w:val="24"/>
        </w:rPr>
        <w:t>государственного задания_________________________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DA05EC" w:rsidRDefault="00DA05EC" w:rsidP="00B6325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6325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</w:p>
    <w:p w:rsidR="00DA05EC" w:rsidRDefault="00DA05EC" w:rsidP="003F6E9F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05EC" w:rsidRDefault="00DA05EC" w:rsidP="00B6325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задания________________________________</w:t>
      </w:r>
    </w:p>
    <w:p w:rsidR="00DA05EC" w:rsidRDefault="00DA05EC" w:rsidP="00B6325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</w:t>
      </w:r>
    </w:p>
    <w:p w:rsidR="00DA05EC" w:rsidRDefault="00DA05EC" w:rsidP="003F6E9F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05EC" w:rsidRDefault="00DA05EC" w:rsidP="00B6325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контроля за исполнением государственного задания: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43"/>
        <w:gridCol w:w="4961"/>
        <w:gridCol w:w="5888"/>
      </w:tblGrid>
      <w:tr w:rsidR="00DA05EC" w:rsidRPr="00FE4384" w:rsidTr="00FE4384">
        <w:tc>
          <w:tcPr>
            <w:tcW w:w="4143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</w:tc>
        <w:tc>
          <w:tcPr>
            <w:tcW w:w="4961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Периодичность</w:t>
            </w:r>
          </w:p>
        </w:tc>
        <w:tc>
          <w:tcPr>
            <w:tcW w:w="588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Структурные подразделения администрации города Байконур, осуществляющие контроль за оказанием услуги       (выполнением работы)</w:t>
            </w:r>
          </w:p>
        </w:tc>
      </w:tr>
      <w:tr w:rsidR="00DA05EC" w:rsidRPr="00FE4384" w:rsidTr="00FE4384">
        <w:tc>
          <w:tcPr>
            <w:tcW w:w="4143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88" w:type="dxa"/>
          </w:tcPr>
          <w:p w:rsidR="00DA05EC" w:rsidRPr="00FE4384" w:rsidRDefault="00DA05EC" w:rsidP="00FE4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3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A05EC" w:rsidRPr="00FE4384" w:rsidTr="00FE4384">
        <w:tc>
          <w:tcPr>
            <w:tcW w:w="4143" w:type="dxa"/>
          </w:tcPr>
          <w:p w:rsidR="00DA05EC" w:rsidRPr="00FE4384" w:rsidRDefault="00DA05EC" w:rsidP="00FE43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DA05EC" w:rsidRPr="00FE4384" w:rsidRDefault="00DA05EC" w:rsidP="00FE43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8" w:type="dxa"/>
          </w:tcPr>
          <w:p w:rsidR="00DA05EC" w:rsidRPr="00FE4384" w:rsidRDefault="00DA05EC" w:rsidP="00FE43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5EC" w:rsidRPr="00FE4384" w:rsidTr="00FE4384">
        <w:tc>
          <w:tcPr>
            <w:tcW w:w="4143" w:type="dxa"/>
          </w:tcPr>
          <w:p w:rsidR="00DA05EC" w:rsidRPr="00FE4384" w:rsidRDefault="00DA05EC" w:rsidP="00FE43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DA05EC" w:rsidRPr="00FE4384" w:rsidRDefault="00DA05EC" w:rsidP="00FE43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8" w:type="dxa"/>
          </w:tcPr>
          <w:p w:rsidR="00DA05EC" w:rsidRPr="00FE4384" w:rsidRDefault="00DA05EC" w:rsidP="00FE43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05EC" w:rsidRDefault="00DA05EC" w:rsidP="003F6E9F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05EC" w:rsidRPr="003F6E9F" w:rsidRDefault="00DA05EC" w:rsidP="003F6E9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E9F">
        <w:rPr>
          <w:rFonts w:ascii="Times New Roman" w:hAnsi="Times New Roman"/>
          <w:sz w:val="24"/>
          <w:szCs w:val="24"/>
        </w:rPr>
        <w:t>Требования к отчетности об исполнении государственного задания______________________________________________________________</w:t>
      </w:r>
    </w:p>
    <w:p w:rsidR="00DA05EC" w:rsidRDefault="00DA05EC" w:rsidP="005B2D0E">
      <w:pPr>
        <w:pStyle w:val="ListParagraph"/>
        <w:numPr>
          <w:ilvl w:val="1"/>
          <w:numId w:val="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Периодичность представления отчетов об исполнении государственного задания________________________________________________</w:t>
      </w:r>
    </w:p>
    <w:p w:rsidR="00DA05EC" w:rsidRDefault="00DA05EC" w:rsidP="005B2D0E">
      <w:pPr>
        <w:pStyle w:val="ListParagraph"/>
        <w:numPr>
          <w:ilvl w:val="1"/>
          <w:numId w:val="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Сроки представления отчетов об исполнении государственного задания________________________________________________________</w:t>
      </w:r>
    </w:p>
    <w:p w:rsidR="00DA05EC" w:rsidRDefault="00DA05EC" w:rsidP="005B2D0E">
      <w:pPr>
        <w:pStyle w:val="ListParagraph"/>
        <w:numPr>
          <w:ilvl w:val="1"/>
          <w:numId w:val="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Иные требования к отчетности об исполнении государственного задания_______________________________________________________</w:t>
      </w:r>
    </w:p>
    <w:p w:rsidR="00DA05EC" w:rsidRDefault="00DA05EC" w:rsidP="003F6E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A05EC" w:rsidRPr="003F6E9F" w:rsidRDefault="00DA05EC" w:rsidP="003F6E9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показатели, связанные с выполнением государственного задания**_________________________________________________________</w:t>
      </w:r>
    </w:p>
    <w:p w:rsidR="00DA05EC" w:rsidRDefault="00DA05EC" w:rsidP="003F6E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Default="00DA05EC" w:rsidP="003F6E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                                                                                                                                       Руководитель  структурного</w:t>
      </w:r>
    </w:p>
    <w:p w:rsidR="00DA05EC" w:rsidRDefault="00DA05EC" w:rsidP="003F6E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финансов                                                                                                            подразделения администрации</w:t>
      </w:r>
    </w:p>
    <w:p w:rsidR="00DA05EC" w:rsidRDefault="00DA05EC" w:rsidP="003F6E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города Байконур                                                                                                             города Байконур</w:t>
      </w:r>
    </w:p>
    <w:p w:rsidR="00DA05EC" w:rsidRDefault="00DA05EC" w:rsidP="003F6E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        __________________                                                                                                  _______________    ___________________</w:t>
      </w:r>
    </w:p>
    <w:p w:rsidR="00DA05EC" w:rsidRDefault="00DA05EC" w:rsidP="003F6E9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Pr="00195418">
        <w:rPr>
          <w:rFonts w:ascii="Times New Roman" w:hAnsi="Times New Roman"/>
          <w:sz w:val="20"/>
          <w:szCs w:val="20"/>
        </w:rPr>
        <w:t xml:space="preserve">(подпись)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195418">
        <w:rPr>
          <w:rFonts w:ascii="Times New Roman" w:hAnsi="Times New Roman"/>
          <w:sz w:val="20"/>
          <w:szCs w:val="20"/>
        </w:rPr>
        <w:t xml:space="preserve">     (расшифровка к подписи)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  <w:r w:rsidRPr="00195418">
        <w:rPr>
          <w:rFonts w:ascii="Times New Roman" w:hAnsi="Times New Roman"/>
          <w:sz w:val="20"/>
          <w:szCs w:val="20"/>
        </w:rPr>
        <w:t xml:space="preserve"> (подпись)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195418">
        <w:rPr>
          <w:rFonts w:ascii="Times New Roman" w:hAnsi="Times New Roman"/>
          <w:sz w:val="20"/>
          <w:szCs w:val="20"/>
        </w:rPr>
        <w:t>(расшифровка подписи)</w:t>
      </w:r>
    </w:p>
    <w:p w:rsidR="00DA05EC" w:rsidRDefault="00DA05EC" w:rsidP="003F6E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                                                                                                  ____________________________________</w:t>
      </w:r>
    </w:p>
    <w:p w:rsidR="00DA05EC" w:rsidRPr="0020577F" w:rsidRDefault="00DA05EC" w:rsidP="003F6E9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(дата)                                                                                                                                                                                                 (дата)</w:t>
      </w:r>
    </w:p>
    <w:p w:rsidR="00DA05EC" w:rsidRDefault="00DA05EC" w:rsidP="003F6E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5EC" w:rsidRPr="00FD0CCE" w:rsidRDefault="00DA05EC" w:rsidP="003F6E9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D0CCE">
        <w:rPr>
          <w:rFonts w:ascii="Times New Roman" w:hAnsi="Times New Roman"/>
          <w:sz w:val="20"/>
          <w:szCs w:val="20"/>
        </w:rPr>
        <w:t>*Заполняется в целом по государственному заданию</w:t>
      </w:r>
    </w:p>
    <w:p w:rsidR="00DA05EC" w:rsidRDefault="00DA05EC" w:rsidP="0020577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D0CCE">
        <w:rPr>
          <w:rFonts w:ascii="Times New Roman" w:hAnsi="Times New Roman"/>
          <w:sz w:val="20"/>
          <w:szCs w:val="20"/>
        </w:rPr>
        <w:t>**В числе иных показателей может быть указано допустимое (возможное) отклонение  от выполнения государственного задания, в пределах которого оно считается выполненным, при принятии структурным подразделением администрации города Байконур решения об установлении общего допустимого (возможного) отклонения от выполнения государственного задания, в пределах которого оно считается выполненным (в %). В этом случае допустимые (возможные) отклонения, предусмотренные в пунктах 3.1 и 3.2 настоящего государственного задания, не заполняются.</w:t>
      </w:r>
    </w:p>
    <w:p w:rsidR="00DA05EC" w:rsidRPr="00FD0CCE" w:rsidRDefault="00DA05EC" w:rsidP="00E351D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</w:t>
      </w:r>
    </w:p>
    <w:sectPr w:rsidR="00DA05EC" w:rsidRPr="00FD0CCE" w:rsidSect="00893EA2">
      <w:headerReference w:type="default" r:id="rId7"/>
      <w:pgSz w:w="16838" w:h="11906" w:orient="landscape" w:code="9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5EC" w:rsidRDefault="00DA05EC" w:rsidP="00B50004">
      <w:pPr>
        <w:spacing w:after="0" w:line="240" w:lineRule="auto"/>
      </w:pPr>
      <w:r>
        <w:separator/>
      </w:r>
    </w:p>
  </w:endnote>
  <w:endnote w:type="continuationSeparator" w:id="0">
    <w:p w:rsidR="00DA05EC" w:rsidRDefault="00DA05EC" w:rsidP="00B50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5EC" w:rsidRDefault="00DA05EC" w:rsidP="00B50004">
      <w:pPr>
        <w:spacing w:after="0" w:line="240" w:lineRule="auto"/>
      </w:pPr>
      <w:r>
        <w:separator/>
      </w:r>
    </w:p>
  </w:footnote>
  <w:footnote w:type="continuationSeparator" w:id="0">
    <w:p w:rsidR="00DA05EC" w:rsidRDefault="00DA05EC" w:rsidP="00B50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5EC" w:rsidRDefault="00DA05EC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DA05EC" w:rsidRDefault="00DA05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63E1F"/>
    <w:multiLevelType w:val="multilevel"/>
    <w:tmpl w:val="122C90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698765D"/>
    <w:multiLevelType w:val="multilevel"/>
    <w:tmpl w:val="67721B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33B270A0"/>
    <w:multiLevelType w:val="multilevel"/>
    <w:tmpl w:val="67721B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58214352"/>
    <w:multiLevelType w:val="hybridMultilevel"/>
    <w:tmpl w:val="31E8F6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418"/>
    <w:rsid w:val="00052566"/>
    <w:rsid w:val="00165E5B"/>
    <w:rsid w:val="0018512A"/>
    <w:rsid w:val="00195418"/>
    <w:rsid w:val="001B7455"/>
    <w:rsid w:val="0020577F"/>
    <w:rsid w:val="0027512B"/>
    <w:rsid w:val="002D5829"/>
    <w:rsid w:val="003204C2"/>
    <w:rsid w:val="003F6E9F"/>
    <w:rsid w:val="00481B3C"/>
    <w:rsid w:val="004C1B1E"/>
    <w:rsid w:val="004D563F"/>
    <w:rsid w:val="005B2D0E"/>
    <w:rsid w:val="005D3D0B"/>
    <w:rsid w:val="00650054"/>
    <w:rsid w:val="00893EA2"/>
    <w:rsid w:val="008D173F"/>
    <w:rsid w:val="00931DA4"/>
    <w:rsid w:val="00AC2F73"/>
    <w:rsid w:val="00B50004"/>
    <w:rsid w:val="00B6325A"/>
    <w:rsid w:val="00C33753"/>
    <w:rsid w:val="00D4547A"/>
    <w:rsid w:val="00D95545"/>
    <w:rsid w:val="00DA05EC"/>
    <w:rsid w:val="00DA22DA"/>
    <w:rsid w:val="00E351D4"/>
    <w:rsid w:val="00E66B35"/>
    <w:rsid w:val="00FC4BE9"/>
    <w:rsid w:val="00FD0CCE"/>
    <w:rsid w:val="00FE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4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9541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A22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5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5000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5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000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235</TotalTime>
  <Pages>5</Pages>
  <Words>1649</Words>
  <Characters>9403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</dc:creator>
  <cp:keywords/>
  <dc:description/>
  <cp:lastModifiedBy>rosfinnadzor</cp:lastModifiedBy>
  <cp:revision>12</cp:revision>
  <cp:lastPrinted>2015-08-24T08:45:00Z</cp:lastPrinted>
  <dcterms:created xsi:type="dcterms:W3CDTF">2015-07-21T06:31:00Z</dcterms:created>
  <dcterms:modified xsi:type="dcterms:W3CDTF">2015-10-02T05:39:00Z</dcterms:modified>
</cp:coreProperties>
</file>